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Bassetlaw</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Bassetlaw</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Bassetlaw</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Bassetlaw</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Bassetlaw</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Bassetlaw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42.9% </w:t>
      </w:r>
      <w:r w:rsidRPr="004747BF">
        <w:rPr>
          <w:rFonts w:ascii="Libre Franklin Light" w:eastAsia="Times New Roman" w:hAnsi="Libre Franklin Light" w:cs="Calibri Light"/>
        </w:rPr>
        <w:t xml:space="preserve">of those respondents classified as PGSI 8+ in Bassetlaw</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Bassetlaw is estimated to be </w:t>
      </w:r>
      <w:r w:rsidRPr="00773DF7">
        <w:rPr>
          <w:rFonts w:ascii="Libre Franklin Light" w:eastAsia="Times New Roman" w:hAnsi="Libre Franklin Light" w:cs="Calibri Light"/>
          <w:b/>
          <w:bCs/>
          <w:color w:val="C45911" w:themeColor="accent2" w:themeShade="BF"/>
        </w:rPr>
        <w:t xml:space="preserve">£1,969,618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Bassetlaw</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Bassetlaw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Bassetlaw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Bassetlaw</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ssetlaw.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Bassetlaw</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ssetlaw.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Bassetlaw</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Bassetlaw</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ssetlaw.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Bassetlaw</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Bassetlaw</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Bassetlaw</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Bassetlaw</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Bassetlaw</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Bassetlaw</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£1,969,618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Bassetlaw</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£32,082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£663,471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£47,529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£13,367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£24,507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£1,188,662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£1,969,618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Bassetlaw</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Bassetlaw</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Bassetlaw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Bassetlaw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Bassetlaw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Bassetlaw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Bassetlaw</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Bassetlaw</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Bassetlaw</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Bassetlaw</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Bassetlaw</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Bassetlaw</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EDFCC89-A226-4D59-ADF1-FF0C2889A14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